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44B0C196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30F7E" w:rsidRPr="00130F7E">
              <w:t>Abdichtung Wasserbecken Botanischer Garten in Duisburg-Duissern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6B7D0" w14:textId="77777777" w:rsidR="00C35A96" w:rsidRDefault="00C35A96">
      <w:r>
        <w:separator/>
      </w:r>
    </w:p>
    <w:p w14:paraId="79F6698C" w14:textId="77777777" w:rsidR="00C35A96" w:rsidRDefault="00C35A96"/>
    <w:p w14:paraId="7D3C0888" w14:textId="77777777" w:rsidR="00C35A96" w:rsidRDefault="00C35A96"/>
  </w:endnote>
  <w:endnote w:type="continuationSeparator" w:id="0">
    <w:p w14:paraId="074A87B8" w14:textId="77777777" w:rsidR="00C35A96" w:rsidRDefault="00C35A96">
      <w:r>
        <w:continuationSeparator/>
      </w:r>
    </w:p>
    <w:p w14:paraId="51454602" w14:textId="77777777" w:rsidR="00C35A96" w:rsidRDefault="00C35A96"/>
    <w:p w14:paraId="699B92FB" w14:textId="77777777" w:rsidR="00C35A96" w:rsidRDefault="00C35A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E7C60" w14:textId="77777777" w:rsidR="00C35A96" w:rsidRDefault="00C35A96" w:rsidP="00026D23">
      <w:r>
        <w:separator/>
      </w:r>
    </w:p>
  </w:footnote>
  <w:footnote w:type="continuationSeparator" w:id="0">
    <w:p w14:paraId="209642C1" w14:textId="77777777" w:rsidR="00C35A96" w:rsidRDefault="00C35A96">
      <w:r>
        <w:continuationSeparator/>
      </w:r>
    </w:p>
    <w:p w14:paraId="3F8BACD9" w14:textId="77777777" w:rsidR="00C35A96" w:rsidRDefault="00C35A96"/>
    <w:p w14:paraId="6C72C64A" w14:textId="77777777" w:rsidR="00C35A96" w:rsidRDefault="00C35A96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0F7E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16990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33FA"/>
    <w:rsid w:val="005575B0"/>
    <w:rsid w:val="005576BB"/>
    <w:rsid w:val="00563566"/>
    <w:rsid w:val="005636F7"/>
    <w:rsid w:val="00572F21"/>
    <w:rsid w:val="00573601"/>
    <w:rsid w:val="00574488"/>
    <w:rsid w:val="00576C66"/>
    <w:rsid w:val="00577612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66AA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05687"/>
    <w:rsid w:val="0080664E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B73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450D"/>
    <w:rsid w:val="00B576FE"/>
    <w:rsid w:val="00B579CF"/>
    <w:rsid w:val="00B60A29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D2315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35A96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75F"/>
    <w:rsid w:val="00E6087B"/>
    <w:rsid w:val="00E61343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736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Arslan, Yunus</cp:lastModifiedBy>
  <cp:revision>86</cp:revision>
  <cp:lastPrinted>2024-07-15T07:21:00Z</cp:lastPrinted>
  <dcterms:created xsi:type="dcterms:W3CDTF">2022-01-27T14:34:00Z</dcterms:created>
  <dcterms:modified xsi:type="dcterms:W3CDTF">2026-09-11T10:02:00Z</dcterms:modified>
</cp:coreProperties>
</file>